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4096"/>
        <w:gridCol w:w="40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E5B4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787AE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66D91" w:rsidRPr="001A6664" w:rsidTr="00A43B2A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66D91" w:rsidRPr="001A6664" w:rsidRDefault="00F66D91" w:rsidP="001778BB">
            <w:pPr>
              <w:tabs>
                <w:tab w:val="left" w:pos="2160"/>
                <w:tab w:val="left" w:pos="2640"/>
              </w:tabs>
              <w:ind w:left="2160" w:right="-378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1778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E48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รองศาสตราจารย์สมศั</w:t>
            </w:r>
            <w:r w:rsidR="001778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กดิ์ มิตะถา 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</w:tcBorders>
          </w:tcPr>
          <w:p w:rsidR="00F66D91" w:rsidRPr="001A6664" w:rsidRDefault="0026721A" w:rsidP="001778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941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6941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6941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941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F66D91" w:rsidRPr="001A6664" w:rsidTr="00735CCA">
        <w:tc>
          <w:tcPr>
            <w:tcW w:w="5400" w:type="dxa"/>
            <w:gridSpan w:val="2"/>
            <w:tcBorders>
              <w:right w:val="nil"/>
            </w:tcBorders>
          </w:tcPr>
          <w:p w:rsidR="00F66D91" w:rsidRPr="001A6664" w:rsidRDefault="00F66D91" w:rsidP="001778B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778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BA594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1778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4097" w:type="dxa"/>
            <w:tcBorders>
              <w:left w:val="nil"/>
            </w:tcBorders>
          </w:tcPr>
          <w:p w:rsidR="00F66D91" w:rsidRPr="001A6664" w:rsidRDefault="0026721A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941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6941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6941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941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 w:rsidR="001778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ส่งเสริมและพัฒนาสมรรถนะบุคลากร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</w:t>
            </w:r>
            <w:r w:rsidR="00127D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ิดตามและประเมินผลอุดมศึกษา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FF4369" w:rsidRDefault="00B85129" w:rsidP="00FF4369">
            <w:pPr>
              <w:pStyle w:val="ListParagraph"/>
              <w:widowControl w:val="0"/>
              <w:numPr>
                <w:ilvl w:val="0"/>
                <w:numId w:val="14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FF436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FF4369" w:rsidRDefault="00B85129" w:rsidP="00FF4369">
            <w:pPr>
              <w:pStyle w:val="ListParagraph"/>
              <w:widowControl w:val="0"/>
              <w:numPr>
                <w:ilvl w:val="0"/>
                <w:numId w:val="15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FF4369" w:rsidRDefault="00B85129" w:rsidP="00FF4369">
            <w:pPr>
              <w:pStyle w:val="ListParagraph"/>
              <w:widowControl w:val="0"/>
              <w:numPr>
                <w:ilvl w:val="0"/>
                <w:numId w:val="16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FF436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FF4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FF436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3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</w:t>
                  </w:r>
                  <w:r w:rsidR="00127D3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127D3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 w:rsidR="00127D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127D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27D3D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127D3D">
                    <w:rPr>
                      <w:rFonts w:ascii="TH SarabunPSK" w:hAnsi="TH SarabunPSK" w:cs="TH SarabunPSK"/>
                      <w:i/>
                      <w:iCs/>
                      <w:spacing w:val="-20"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127D3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</w:t>
                  </w:r>
                  <w:r w:rsidR="00127D3D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เว็บเพจสำนัก เว็บไซต์ สกอ. และสื่อออนไลน์</w:t>
                  </w:r>
                  <w:r w:rsidR="00A71291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 ผ่านสื่อของหน่วยงาน</w:t>
                  </w:r>
                  <w:r w:rsidR="00127D3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</w:t>
                  </w:r>
                  <w:r w:rsidR="00127D3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8205BD" w:rsidRDefault="008205BD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="00127D3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8D49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AD0A98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993" w:type="dxa"/>
                </w:tcPr>
                <w:p w:rsidR="00C97C11" w:rsidRPr="001A6664" w:rsidRDefault="00AD0A98" w:rsidP="00C97C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C97C1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</w:t>
                  </w:r>
                  <w:r w:rsidR="00C97C11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1275" w:type="dxa"/>
                </w:tcPr>
                <w:p w:rsidR="00F66D91" w:rsidRPr="001A6664" w:rsidRDefault="00C97C11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AD0A98">
                    <w:rPr>
                      <w:rFonts w:ascii="TH SarabunPSK" w:hAnsi="TH SarabunPSK" w:cs="TH SarabunPSK"/>
                      <w:sz w:val="30"/>
                      <w:szCs w:val="30"/>
                    </w:rPr>
                    <w:t>10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150E28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D606EF" w:rsidRPr="00612FF7" w:rsidRDefault="00F66D91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606EF"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1. สำนักงานบริหารเทคโนโลยีสารสนเทศเพื่อพัฒนาการศึกษา มีการกำหนดผู้รับผิดชอบในการจัดส่ง</w:t>
            </w:r>
            <w:r w:rsidR="00D606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606EF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และเผยแพร่</w:t>
            </w:r>
            <w:r w:rsidR="00D606EF"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ข้อมูล โดยรวบรวมส่งให้ฝ่ายประชาสัมพันธ์ กลุ่มสารนิเทศ เพื่อฝ่ายประชาสัมพันธ์จะได้จัดรวบรวมไว้ในศูนย์ข้อมูลข่าวสารข</w:t>
            </w:r>
            <w:r w:rsidR="00675EF6">
              <w:rPr>
                <w:rFonts w:ascii="TH SarabunPSK" w:hAnsi="TH SarabunPSK" w:cs="TH SarabunPSK"/>
                <w:sz w:val="30"/>
                <w:szCs w:val="30"/>
                <w:cs/>
              </w:rPr>
              <w:t>อง สกอ. และเผยแพร่บนเว็บไซต์ของสำนักงานคณะกรรมการการอุดมศึกษา</w:t>
            </w:r>
            <w:r w:rsidR="00D606EF" w:rsidRPr="00612F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(ลิงค์มายังเว็บไซต์ของสำนักงานบริหารเทคโนโลยีสาร</w:t>
            </w:r>
            <w:r w:rsidR="00675EF6">
              <w:rPr>
                <w:rFonts w:ascii="TH SarabunPSK" w:hAnsi="TH SarabunPSK" w:cs="TH SarabunPSK"/>
                <w:sz w:val="30"/>
                <w:szCs w:val="30"/>
                <w:cs/>
              </w:rPr>
              <w:t>สนเทศเพื่อพัฒนาการศึกษา) ตามมติคณะรัฐมนตรี</w:t>
            </w:r>
            <w:r w:rsidR="00D606EF"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อย่างถูกต้อง ครบถ้วน</w:t>
            </w:r>
            <w:r w:rsidR="00675EF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606EF"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และเป็นปัจจุบัน</w:t>
            </w:r>
          </w:p>
          <w:p w:rsidR="00D606EF" w:rsidRPr="00612FF7" w:rsidRDefault="00D606EF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12F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2. สำนักงานบริหารเทคโนโลยีสารสนเทศเพื่อพัฒนาการศึกษามีการจัดทำระบบฐานข้อมูลข่าวสารใน</w:t>
            </w:r>
            <w:r w:rsidR="00675E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ภารกิจหลัก/รอง ของสำนัก/หน่วยงาน</w:t>
            </w:r>
            <w:r w:rsidR="00675EF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และสามารถเชื่อมต่อให้ฝ่ายประชาสัมพันธ์ กลุ่มสารนิเทศ และส่งให้</w:t>
            </w:r>
            <w:r w:rsidR="00675EF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12FF7">
              <w:rPr>
                <w:rFonts w:ascii="TH SarabunPSK" w:hAnsi="TH SarabunPSK" w:cs="TH SarabunPSK"/>
                <w:sz w:val="30"/>
                <w:szCs w:val="30"/>
                <w:cs/>
              </w:rPr>
              <w:t>ฝ่ายประชาสัมพันธ์ เพื่อใช้ประโยชน์ในก</w:t>
            </w:r>
            <w:r w:rsidR="00E922A7">
              <w:rPr>
                <w:rFonts w:ascii="TH SarabunPSK" w:hAnsi="TH SarabunPSK" w:cs="TH SarabunPSK"/>
                <w:sz w:val="30"/>
                <w:szCs w:val="30"/>
                <w:cs/>
              </w:rPr>
              <w:t>ารเผยแพร่ประชาสัมพันธ์ต่อสาธารณ</w:t>
            </w:r>
            <w:r w:rsidRPr="00612FF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ชนได้ โดยพัฒนาระบบข้อมูลข่าวสาร ผ่านทางเว็บไซต์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ซึ่งสามารถย้อนดูข่าวสารได้ที่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F0C38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7F0C38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F0C38">
              <w:rPr>
                <w:rFonts w:ascii="TH SarabunPSK" w:hAnsi="TH SarabunPSK" w:cs="TH SarabunPSK"/>
                <w:sz w:val="30"/>
                <w:szCs w:val="30"/>
              </w:rPr>
              <w:t>uni</w:t>
            </w:r>
            <w:proofErr w:type="spellEnd"/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0C38">
              <w:rPr>
                <w:rFonts w:ascii="TH SarabunPSK" w:hAnsi="TH SarabunPSK" w:cs="TH SarabunPSK"/>
                <w:sz w:val="30"/>
                <w:szCs w:val="30"/>
              </w:rPr>
              <w:t>net</w:t>
            </w:r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7F0C38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7F0C38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proofErr w:type="spellEnd"/>
            <w:r w:rsidRPr="007F0C3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F66D91" w:rsidRPr="001A6664" w:rsidRDefault="00675EF6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D606EF" w:rsidRPr="00374772">
              <w:rPr>
                <w:rFonts w:ascii="TH SarabunPSK" w:hAnsi="TH SarabunPSK" w:cs="TH SarabunPSK"/>
                <w:sz w:val="30"/>
                <w:szCs w:val="30"/>
                <w:cs/>
              </w:rPr>
              <w:t>3. สำนักงานบริหารเทคโนโลยีสารสนเทศเพื่อพัฒนาการศึกษ</w:t>
            </w:r>
            <w:r w:rsidR="00D606EF">
              <w:rPr>
                <w:rFonts w:ascii="TH SarabunPSK" w:hAnsi="TH SarabunPSK" w:cs="TH SarabunPSK"/>
                <w:sz w:val="30"/>
                <w:szCs w:val="30"/>
                <w:cs/>
              </w:rPr>
              <w:t>า ไม่ได้ถูกกำหนดเป็นโครงการสำคั</w:t>
            </w:r>
            <w:r w:rsidR="00D606EF">
              <w:rPr>
                <w:rFonts w:ascii="TH SarabunPSK" w:hAnsi="TH SarabunPSK" w:cs="TH SarabunPSK" w:hint="cs"/>
                <w:sz w:val="30"/>
                <w:szCs w:val="30"/>
                <w:cs/>
              </w:rPr>
              <w:t>ญที่ส่ง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606EF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ผลกระทบ</w:t>
            </w:r>
            <w:r w:rsidR="00D606EF" w:rsidRPr="00374772">
              <w:rPr>
                <w:rFonts w:ascii="TH SarabunPSK" w:hAnsi="TH SarabunPSK" w:cs="TH SarabunPSK"/>
                <w:sz w:val="30"/>
                <w:szCs w:val="30"/>
                <w:cs/>
              </w:rPr>
              <w:t>ต่อประชาชนโดยตรง เนื่องจากเป็นการให้บริการผ่านมหาวิทยาลัย/สถาบัน</w:t>
            </w:r>
            <w:r w:rsidR="00F66D91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66D91"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D606EF" w:rsidRPr="00040BDA" w:rsidRDefault="00F66D91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606EF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D606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D606EF" w:rsidRPr="00D40AD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ข้อมูลการเผยแพร่ข่าวสารของหน่วยงาน</w:t>
            </w:r>
            <w:r w:rsidR="00D606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uni</w:t>
            </w:r>
            <w:proofErr w:type="spellEnd"/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net</w:t>
            </w:r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D606EF" w:rsidRPr="000F4779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proofErr w:type="spellEnd"/>
            <w:r w:rsidR="00D606EF" w:rsidRPr="000F477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D606EF" w:rsidRDefault="00D606EF" w:rsidP="00D606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40BDA">
              <w:rPr>
                <w:rFonts w:ascii="TH SarabunPSK" w:hAnsi="TH SarabunPSK" w:cs="TH SarabunPSK"/>
                <w:sz w:val="30"/>
                <w:szCs w:val="30"/>
              </w:rPr>
              <w:t xml:space="preserve">           2</w:t>
            </w:r>
            <w:r w:rsidRPr="00040BDA">
              <w:rPr>
                <w:rFonts w:ascii="TH SarabunPSK" w:hAnsi="TH SarabunPSK" w:cs="TH SarabunPSK"/>
                <w:sz w:val="30"/>
                <w:szCs w:val="30"/>
                <w:cs/>
              </w:rPr>
              <w:t>. การดำเนินการตามแผนการพัฒนาระบบข้อมูล/ฐานข้อมูลสารสนเทศ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B3F54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ของสำนักงานคณะกรรมการการ</w:t>
            </w:r>
          </w:p>
          <w:p w:rsidR="00F66D91" w:rsidRPr="001A6664" w:rsidRDefault="00D606EF" w:rsidP="00D606E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0B3F54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อุดมศึกษา</w:t>
            </w:r>
            <w:r w:rsidR="00F66D91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DC24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426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6D4" w:rsidRDefault="00A906D4">
      <w:r>
        <w:separator/>
      </w:r>
    </w:p>
  </w:endnote>
  <w:endnote w:type="continuationSeparator" w:id="0">
    <w:p w:rsidR="00A906D4" w:rsidRDefault="00A9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6D4" w:rsidRDefault="00A906D4">
      <w:r>
        <w:separator/>
      </w:r>
    </w:p>
  </w:footnote>
  <w:footnote w:type="continuationSeparator" w:id="0">
    <w:p w:rsidR="00A906D4" w:rsidRDefault="00A90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969A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D5002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ED643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216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969A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D5002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ED643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34" w:rsidRDefault="00ED6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3DE6"/>
    <w:multiLevelType w:val="hybridMultilevel"/>
    <w:tmpl w:val="9468CA1C"/>
    <w:lvl w:ilvl="0" w:tplc="36DAC85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75284"/>
    <w:multiLevelType w:val="hybridMultilevel"/>
    <w:tmpl w:val="0F688FF2"/>
    <w:lvl w:ilvl="0" w:tplc="C7128302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54702"/>
    <w:multiLevelType w:val="hybridMultilevel"/>
    <w:tmpl w:val="85B03C16"/>
    <w:lvl w:ilvl="0" w:tplc="86D874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F2022"/>
    <w:multiLevelType w:val="hybridMultilevel"/>
    <w:tmpl w:val="1D76A81C"/>
    <w:lvl w:ilvl="0" w:tplc="C9928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000E1"/>
    <w:multiLevelType w:val="hybridMultilevel"/>
    <w:tmpl w:val="E156618E"/>
    <w:lvl w:ilvl="0" w:tplc="0A4C53A0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98E17F0"/>
    <w:multiLevelType w:val="hybridMultilevel"/>
    <w:tmpl w:val="5CCC6376"/>
    <w:lvl w:ilvl="0" w:tplc="1630A764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775F3"/>
    <w:multiLevelType w:val="hybridMultilevel"/>
    <w:tmpl w:val="71A0A580"/>
    <w:lvl w:ilvl="0" w:tplc="150A953E">
      <w:start w:val="1"/>
      <w:numFmt w:val="bullet"/>
      <w:lvlText w:val=""/>
      <w:lvlPicBulletId w:val="0"/>
      <w:lvlJc w:val="left"/>
      <w:pPr>
        <w:ind w:left="251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13"/>
  </w:num>
  <w:num w:numId="7">
    <w:abstractNumId w:val="6"/>
  </w:num>
  <w:num w:numId="8">
    <w:abstractNumId w:val="8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12"/>
  </w:num>
  <w:num w:numId="14">
    <w:abstractNumId w:val="11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90FB7"/>
    <w:rsid w:val="000A3286"/>
    <w:rsid w:val="000C3FE0"/>
    <w:rsid w:val="000D3B60"/>
    <w:rsid w:val="000D6395"/>
    <w:rsid w:val="000E60D4"/>
    <w:rsid w:val="00106E78"/>
    <w:rsid w:val="00127D3D"/>
    <w:rsid w:val="00150E28"/>
    <w:rsid w:val="00154194"/>
    <w:rsid w:val="001778BB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F054A"/>
    <w:rsid w:val="002F0A94"/>
    <w:rsid w:val="00312768"/>
    <w:rsid w:val="00334386"/>
    <w:rsid w:val="00356974"/>
    <w:rsid w:val="00370876"/>
    <w:rsid w:val="00382C09"/>
    <w:rsid w:val="00393025"/>
    <w:rsid w:val="003A688D"/>
    <w:rsid w:val="003B7C5A"/>
    <w:rsid w:val="003C2C30"/>
    <w:rsid w:val="003C2DAC"/>
    <w:rsid w:val="003E0FCD"/>
    <w:rsid w:val="003E1BC4"/>
    <w:rsid w:val="003E4227"/>
    <w:rsid w:val="003E48A9"/>
    <w:rsid w:val="00403654"/>
    <w:rsid w:val="004236CC"/>
    <w:rsid w:val="00426790"/>
    <w:rsid w:val="0043284A"/>
    <w:rsid w:val="004333F9"/>
    <w:rsid w:val="00436A70"/>
    <w:rsid w:val="004501F2"/>
    <w:rsid w:val="004572D8"/>
    <w:rsid w:val="004640F2"/>
    <w:rsid w:val="00471910"/>
    <w:rsid w:val="00471B13"/>
    <w:rsid w:val="00481DC6"/>
    <w:rsid w:val="004841DF"/>
    <w:rsid w:val="0048508C"/>
    <w:rsid w:val="00490606"/>
    <w:rsid w:val="00493FF9"/>
    <w:rsid w:val="004C22DA"/>
    <w:rsid w:val="004C3B2B"/>
    <w:rsid w:val="004D5A42"/>
    <w:rsid w:val="004E296B"/>
    <w:rsid w:val="005437F6"/>
    <w:rsid w:val="00546DE3"/>
    <w:rsid w:val="00553022"/>
    <w:rsid w:val="005725B6"/>
    <w:rsid w:val="0058298B"/>
    <w:rsid w:val="005B59E9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75EF6"/>
    <w:rsid w:val="00690952"/>
    <w:rsid w:val="00694126"/>
    <w:rsid w:val="006961B9"/>
    <w:rsid w:val="006B619E"/>
    <w:rsid w:val="006F0B4F"/>
    <w:rsid w:val="006F1B42"/>
    <w:rsid w:val="00710AC9"/>
    <w:rsid w:val="007176B6"/>
    <w:rsid w:val="00735CCA"/>
    <w:rsid w:val="007415B9"/>
    <w:rsid w:val="00757110"/>
    <w:rsid w:val="00764DED"/>
    <w:rsid w:val="007706C4"/>
    <w:rsid w:val="00782A94"/>
    <w:rsid w:val="00787AEC"/>
    <w:rsid w:val="007A71CA"/>
    <w:rsid w:val="007C1513"/>
    <w:rsid w:val="007C58D2"/>
    <w:rsid w:val="007E6D75"/>
    <w:rsid w:val="007F194B"/>
    <w:rsid w:val="00800145"/>
    <w:rsid w:val="00802C6A"/>
    <w:rsid w:val="00815B1B"/>
    <w:rsid w:val="008205BD"/>
    <w:rsid w:val="00827CB3"/>
    <w:rsid w:val="00856178"/>
    <w:rsid w:val="008770A4"/>
    <w:rsid w:val="0087746A"/>
    <w:rsid w:val="008775E0"/>
    <w:rsid w:val="0088642F"/>
    <w:rsid w:val="008B0DE5"/>
    <w:rsid w:val="008D49A6"/>
    <w:rsid w:val="008E45ED"/>
    <w:rsid w:val="008F2F4D"/>
    <w:rsid w:val="008F792A"/>
    <w:rsid w:val="00910253"/>
    <w:rsid w:val="009310A7"/>
    <w:rsid w:val="009332B8"/>
    <w:rsid w:val="00991518"/>
    <w:rsid w:val="00993837"/>
    <w:rsid w:val="0099556A"/>
    <w:rsid w:val="009A570F"/>
    <w:rsid w:val="009C6595"/>
    <w:rsid w:val="009D395D"/>
    <w:rsid w:val="00A047E3"/>
    <w:rsid w:val="00A13D2C"/>
    <w:rsid w:val="00A147BB"/>
    <w:rsid w:val="00A21B19"/>
    <w:rsid w:val="00A325E0"/>
    <w:rsid w:val="00A33930"/>
    <w:rsid w:val="00A541E6"/>
    <w:rsid w:val="00A560E5"/>
    <w:rsid w:val="00A6475C"/>
    <w:rsid w:val="00A71291"/>
    <w:rsid w:val="00A906D4"/>
    <w:rsid w:val="00A92186"/>
    <w:rsid w:val="00AB4406"/>
    <w:rsid w:val="00AB6FBE"/>
    <w:rsid w:val="00AD0A98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A5940"/>
    <w:rsid w:val="00BC5E9D"/>
    <w:rsid w:val="00BC746C"/>
    <w:rsid w:val="00C2062F"/>
    <w:rsid w:val="00C6134E"/>
    <w:rsid w:val="00C67D71"/>
    <w:rsid w:val="00C97C11"/>
    <w:rsid w:val="00CA2247"/>
    <w:rsid w:val="00CD73AE"/>
    <w:rsid w:val="00CF0196"/>
    <w:rsid w:val="00CF3A4A"/>
    <w:rsid w:val="00CF62F6"/>
    <w:rsid w:val="00CF72D0"/>
    <w:rsid w:val="00D26B5D"/>
    <w:rsid w:val="00D43F4A"/>
    <w:rsid w:val="00D45272"/>
    <w:rsid w:val="00D5002E"/>
    <w:rsid w:val="00D606EF"/>
    <w:rsid w:val="00D849B7"/>
    <w:rsid w:val="00D869DC"/>
    <w:rsid w:val="00D917AC"/>
    <w:rsid w:val="00D969A3"/>
    <w:rsid w:val="00DA3363"/>
    <w:rsid w:val="00DB0089"/>
    <w:rsid w:val="00DC244A"/>
    <w:rsid w:val="00DC2469"/>
    <w:rsid w:val="00DD276F"/>
    <w:rsid w:val="00DD48CE"/>
    <w:rsid w:val="00DE1A2C"/>
    <w:rsid w:val="00DE5095"/>
    <w:rsid w:val="00DF0979"/>
    <w:rsid w:val="00DF2CE3"/>
    <w:rsid w:val="00E13428"/>
    <w:rsid w:val="00E379B3"/>
    <w:rsid w:val="00E40020"/>
    <w:rsid w:val="00E54573"/>
    <w:rsid w:val="00E70398"/>
    <w:rsid w:val="00E86E70"/>
    <w:rsid w:val="00E922A7"/>
    <w:rsid w:val="00EC4F92"/>
    <w:rsid w:val="00ED6434"/>
    <w:rsid w:val="00EF33A9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B5358"/>
    <w:rsid w:val="00FD5F32"/>
    <w:rsid w:val="00FE5B43"/>
    <w:rsid w:val="00FF4369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90CE5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124F1-A807-4F06-9F21-D3F62200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99</TotalTime>
  <Pages>1</Pages>
  <Words>1479</Words>
  <Characters>8433</Characters>
  <Application>Microsoft Office Word</Application>
  <DocSecurity>0</DocSecurity>
  <Lines>70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41</cp:revision>
  <cp:lastPrinted>2016-09-12T04:21:00Z</cp:lastPrinted>
  <dcterms:created xsi:type="dcterms:W3CDTF">2016-08-16T07:08:00Z</dcterms:created>
  <dcterms:modified xsi:type="dcterms:W3CDTF">2018-06-08T07:32:00Z</dcterms:modified>
</cp:coreProperties>
</file>